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505"/>
      </w:tblGrid>
      <w:tr w:rsidR="00C518E0" w:rsidRPr="00DB1636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DB1636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№ 1 від 27.02.2019 10:55:55 </w:t>
            </w:r>
          </w:p>
          <w:p w:rsidR="00C518E0" w:rsidRPr="00DB1636" w:rsidRDefault="00C518E0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  <w:r w:rsidRPr="00DB1636">
              <w:rPr>
                <w:lang w:val="uk-UA"/>
              </w:rPr>
              <w:t>За форму та зміст бюлетеню з таємного голосування.</w:t>
            </w:r>
          </w:p>
          <w:p w:rsidR="00C518E0" w:rsidRPr="00DB1636" w:rsidRDefault="00C518E0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дострокове припинення повноважень міського голови міста Білгород-Дністровського Гінак А.Ф. </w:t>
            </w:r>
          </w:p>
          <w:p w:rsidR="00C518E0" w:rsidRPr="00DB1636" w:rsidRDefault="00C518E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- 21 Проти - 0 Утрималися - 0 Не голосували - 14 Всього - 35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C518E0" w:rsidRDefault="00C518E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3393"/>
        <w:gridCol w:w="1384"/>
        <w:gridCol w:w="3389"/>
        <w:gridCol w:w="1384"/>
      </w:tblGrid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- 2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- 4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DB163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Pr="00DB1636" w:rsidRDefault="00C518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518E0" w:rsidRPr="00DB1636" w:rsidRDefault="00C518E0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518E0" w:rsidRPr="00DB163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518E0" w:rsidRDefault="00C518E0">
            <w:pPr>
              <w:spacing w:line="276" w:lineRule="auto"/>
              <w:rPr>
                <w:lang w:val="uk-UA"/>
              </w:rPr>
            </w:pPr>
            <w:r w:rsidRPr="00DB16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  <w:p w:rsidR="00C518E0" w:rsidRDefault="00C518E0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Адміністратор системи                                                  М.М. Мельников</w:t>
            </w:r>
          </w:p>
          <w:p w:rsidR="00C518E0" w:rsidRDefault="00C518E0">
            <w:pPr>
              <w:spacing w:line="276" w:lineRule="auto"/>
              <w:rPr>
                <w:lang w:val="uk-UA"/>
              </w:rPr>
            </w:pPr>
          </w:p>
          <w:p w:rsidR="00C518E0" w:rsidRDefault="00C518E0">
            <w:pPr>
              <w:spacing w:line="276" w:lineRule="auto"/>
              <w:rPr>
                <w:lang w:val="uk-UA"/>
              </w:rPr>
            </w:pPr>
          </w:p>
          <w:p w:rsidR="00C518E0" w:rsidRDefault="00C518E0">
            <w:pPr>
              <w:spacing w:line="276" w:lineRule="auto"/>
            </w:pPr>
            <w:r>
              <w:rPr>
                <w:lang w:val="uk-UA"/>
              </w:rPr>
              <w:t>Секретар сесії                                                                  О.М. Римська</w:t>
            </w:r>
          </w:p>
        </w:tc>
      </w:tr>
    </w:tbl>
    <w:p w:rsidR="00C518E0" w:rsidRDefault="00C518E0">
      <w:pPr>
        <w:spacing w:after="200" w:line="276" w:lineRule="auto"/>
      </w:pPr>
    </w:p>
    <w:sectPr w:rsidR="00C518E0" w:rsidSect="00864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774"/>
    <w:rsid w:val="0086495B"/>
    <w:rsid w:val="00886B65"/>
    <w:rsid w:val="00C518E0"/>
    <w:rsid w:val="00DB1636"/>
    <w:rsid w:val="00F01774"/>
    <w:rsid w:val="00F82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95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6495B"/>
    <w:pPr>
      <w:spacing w:before="100" w:beforeAutospacing="1" w:after="100" w:afterAutospacing="1"/>
    </w:pPr>
  </w:style>
  <w:style w:type="paragraph" w:customStyle="1" w:styleId="f1">
    <w:name w:val="f1"/>
    <w:basedOn w:val="Normal"/>
    <w:uiPriority w:val="99"/>
    <w:semiHidden/>
    <w:rsid w:val="0086495B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86495B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86495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3</cp:revision>
  <dcterms:created xsi:type="dcterms:W3CDTF">2019-02-27T09:20:00Z</dcterms:created>
  <dcterms:modified xsi:type="dcterms:W3CDTF">2019-02-27T09:49:00Z</dcterms:modified>
</cp:coreProperties>
</file>