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505"/>
      </w:tblGrid>
      <w:tr w:rsidR="00AD50FC" w:rsidRPr="006D0086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 w:rsidRPr="006D0086"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>46 сесія   7 скликання</w:t>
            </w:r>
            <w:r w:rsidRPr="006D0086">
              <w:rPr>
                <w:rFonts w:ascii="Courier New" w:hAnsi="Courier New" w:cs="Courier New"/>
                <w:sz w:val="22"/>
                <w:szCs w:val="22"/>
              </w:rPr>
              <w:br/>
            </w:r>
            <w:r w:rsidRPr="006D008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 w:rsidRPr="006D0086">
              <w:rPr>
                <w:rFonts w:ascii="Courier New" w:hAnsi="Courier New" w:cs="Courier New"/>
                <w:sz w:val="22"/>
                <w:szCs w:val="22"/>
              </w:rPr>
              <w:br/>
              <w:t xml:space="preserve">№ 1 від 27.02.2019 10:30:50 </w:t>
            </w:r>
          </w:p>
          <w:p w:rsidR="00AD50FC" w:rsidRPr="006D0086" w:rsidRDefault="00AD50FC">
            <w:pPr>
              <w:spacing w:line="276" w:lineRule="auto"/>
              <w:rPr>
                <w:lang w:val="uk-UA"/>
              </w:rPr>
            </w:pPr>
            <w:r w:rsidRPr="006D008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  <w:r w:rsidRPr="006D0086">
              <w:rPr>
                <w:lang w:val="uk-UA"/>
              </w:rPr>
              <w:t>За персональний склад лічильної комісії:</w:t>
            </w:r>
          </w:p>
          <w:p w:rsidR="00AD50FC" w:rsidRPr="006D0086" w:rsidRDefault="00AD50F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uk-UA"/>
              </w:rPr>
            </w:pPr>
            <w:r w:rsidRPr="006D0086">
              <w:rPr>
                <w:lang w:val="uk-UA"/>
              </w:rPr>
              <w:t>Єрошенко О.Б.</w:t>
            </w:r>
          </w:p>
          <w:p w:rsidR="00AD50FC" w:rsidRPr="006D0086" w:rsidRDefault="00AD50F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Леонтьє</w:t>
            </w:r>
            <w:r w:rsidRPr="006D0086">
              <w:rPr>
                <w:lang w:val="uk-UA"/>
              </w:rPr>
              <w:t>в В.В.</w:t>
            </w:r>
          </w:p>
          <w:p w:rsidR="00AD50FC" w:rsidRPr="006D0086" w:rsidRDefault="00AD50F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uk-UA"/>
              </w:rPr>
            </w:pPr>
            <w:r w:rsidRPr="006D0086">
              <w:rPr>
                <w:lang w:val="uk-UA"/>
              </w:rPr>
              <w:t>Прохорова Н.А.</w:t>
            </w:r>
          </w:p>
          <w:p w:rsidR="00AD50FC" w:rsidRDefault="00AD50FC" w:rsidP="00DC5F7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uk-UA"/>
              </w:rPr>
            </w:pPr>
            <w:r w:rsidRPr="006D0086">
              <w:rPr>
                <w:lang w:val="uk-UA"/>
              </w:rPr>
              <w:t>Красовський В.Б.</w:t>
            </w:r>
          </w:p>
          <w:p w:rsidR="00AD50FC" w:rsidRPr="00DC5F79" w:rsidRDefault="00AD50FC" w:rsidP="00DC5F7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Кімінчід</w:t>
            </w:r>
            <w:r w:rsidRPr="00DC5F79">
              <w:rPr>
                <w:lang w:val="uk-UA"/>
              </w:rPr>
              <w:t>жі Д.С.</w:t>
            </w:r>
          </w:p>
          <w:p w:rsidR="00AD50FC" w:rsidRPr="006D0086" w:rsidRDefault="00AD50FC">
            <w:pPr>
              <w:pStyle w:val="NormalWeb"/>
              <w:spacing w:line="276" w:lineRule="auto"/>
              <w:jc w:val="center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дострокове припинення повноважень міського голови міста Білгород-Дністровського Гінак А.Ф. </w:t>
            </w:r>
          </w:p>
          <w:p w:rsidR="00AD50FC" w:rsidRPr="006D0086" w:rsidRDefault="00AD50FC">
            <w:pPr>
              <w:spacing w:line="276" w:lineRule="auto"/>
              <w:jc w:val="center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- 28 Проти - 0 Утрималися - 0 Не голосували - 7 Всього - 35 </w:t>
            </w:r>
            <w:r w:rsidRPr="006D0086">
              <w:rPr>
                <w:rFonts w:ascii="Courier New" w:hAnsi="Courier New" w:cs="Courier New"/>
                <w:sz w:val="22"/>
                <w:szCs w:val="22"/>
              </w:rPr>
              <w:br/>
            </w:r>
            <w:r w:rsidRPr="006D008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:rsidR="00AD50FC" w:rsidRDefault="00AD50FC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3393"/>
        <w:gridCol w:w="1384"/>
        <w:gridCol w:w="3389"/>
        <w:gridCol w:w="1384"/>
      </w:tblGrid>
      <w:tr w:rsidR="00AD50FC" w:rsidRPr="006D008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 w:rsidRPr="006D0086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- 6 </w:t>
            </w:r>
            <w:r w:rsidRPr="006D0086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</w:t>
            </w: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Гінак А.Ф.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Кімінчіджі Д.С.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Красовський В.Б.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Опозиційний блок </w:t>
            </w:r>
            <w:r w:rsidRPr="006D0086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- 9 </w:t>
            </w:r>
            <w:r w:rsidRPr="006D0086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- 1 </w:t>
            </w: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Завгороднюк Н.Г.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Криштопов А.І.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Садовський В.Є.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</w:tcPr>
          <w:p w:rsidR="00AD50FC" w:rsidRPr="006D0086" w:rsidRDefault="00AD50FC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0" w:type="auto"/>
            <w:vAlign w:val="center"/>
          </w:tcPr>
          <w:p w:rsidR="00AD50FC" w:rsidRPr="006D0086" w:rsidRDefault="00AD50FC">
            <w:pPr>
              <w:spacing w:line="276" w:lineRule="auto"/>
              <w:rPr>
                <w:rFonts w:ascii="Calibri" w:hAnsi="Calibri"/>
              </w:rPr>
            </w:pP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Солідарність </w:t>
            </w:r>
            <w:r w:rsidRPr="006D0086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 w:rsidRPr="006D0086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</w:t>
            </w: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Вихристюк І.А.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Римський В.П.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</w:tcPr>
          <w:p w:rsidR="00AD50FC" w:rsidRPr="006D0086" w:rsidRDefault="00AD50FC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0" w:type="auto"/>
            <w:vAlign w:val="center"/>
          </w:tcPr>
          <w:p w:rsidR="00AD50FC" w:rsidRPr="006D0086" w:rsidRDefault="00AD50FC">
            <w:pPr>
              <w:spacing w:line="276" w:lineRule="auto"/>
              <w:rPr>
                <w:rFonts w:ascii="Calibri" w:hAnsi="Calibri"/>
              </w:rPr>
            </w:pP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 w:rsidRPr="006D0086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 w:rsidRPr="006D0086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- 2 </w:t>
            </w: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Ганчурін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Крупп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Вiдродження </w:t>
            </w:r>
            <w:r w:rsidRPr="006D0086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- 3 </w:t>
            </w:r>
            <w:r w:rsidRPr="006D0086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</w:t>
            </w: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Биковський В.Д.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Єрошенко О.Б.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Манітенко О.К.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</w:tcPr>
          <w:p w:rsidR="00AD50FC" w:rsidRPr="006D0086" w:rsidRDefault="00AD50FC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0" w:type="auto"/>
            <w:vAlign w:val="center"/>
          </w:tcPr>
          <w:p w:rsidR="00AD50FC" w:rsidRPr="006D0086" w:rsidRDefault="00AD50FC">
            <w:pPr>
              <w:spacing w:line="276" w:lineRule="auto"/>
              <w:rPr>
                <w:rFonts w:ascii="Calibri" w:hAnsi="Calibri"/>
              </w:rPr>
            </w:pP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 w:rsidRPr="006D0086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- 3 </w:t>
            </w:r>
            <w:r w:rsidRPr="006D0086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</w:t>
            </w: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Галат І.В.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Кірсей В.Д.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Леонтьєв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</w:tcPr>
          <w:p w:rsidR="00AD50FC" w:rsidRPr="006D0086" w:rsidRDefault="00AD50FC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0" w:type="auto"/>
            <w:vAlign w:val="center"/>
          </w:tcPr>
          <w:p w:rsidR="00AD50FC" w:rsidRPr="006D0086" w:rsidRDefault="00AD50FC">
            <w:pPr>
              <w:spacing w:line="276" w:lineRule="auto"/>
              <w:rPr>
                <w:rFonts w:ascii="Calibri" w:hAnsi="Calibri"/>
              </w:rPr>
            </w:pP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 w:rsidRPr="006D0086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- 3 </w:t>
            </w:r>
            <w:r w:rsidRPr="006D0086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</w:t>
            </w: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89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3393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</w:tcPr>
          <w:p w:rsidR="00AD50FC" w:rsidRPr="006D0086" w:rsidRDefault="00AD50FC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0" w:type="auto"/>
            <w:vAlign w:val="center"/>
          </w:tcPr>
          <w:p w:rsidR="00AD50FC" w:rsidRPr="006D0086" w:rsidRDefault="00AD50FC">
            <w:pPr>
              <w:spacing w:line="276" w:lineRule="auto"/>
              <w:rPr>
                <w:rFonts w:ascii="Calibri" w:hAnsi="Calibri"/>
              </w:rPr>
            </w:pPr>
          </w:p>
        </w:tc>
      </w:tr>
      <w:tr w:rsidR="00AD50FC" w:rsidRPr="006D0086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D50FC" w:rsidRPr="006D0086" w:rsidRDefault="00AD50FC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 w:rsidRPr="006D0086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AD50FC" w:rsidRDefault="00AD50FC">
      <w:pPr>
        <w:rPr>
          <w:lang w:val="uk-UA"/>
        </w:rPr>
      </w:pPr>
    </w:p>
    <w:p w:rsidR="00AD50FC" w:rsidRDefault="00AD50FC">
      <w:pPr>
        <w:rPr>
          <w:lang w:val="uk-UA"/>
        </w:rPr>
      </w:pPr>
      <w:r>
        <w:rPr>
          <w:lang w:val="uk-UA"/>
        </w:rPr>
        <w:t>Адміністратор системи                                                  М.М. Мельников</w:t>
      </w:r>
    </w:p>
    <w:p w:rsidR="00AD50FC" w:rsidRDefault="00AD50FC">
      <w:pPr>
        <w:rPr>
          <w:lang w:val="uk-UA"/>
        </w:rPr>
      </w:pPr>
    </w:p>
    <w:p w:rsidR="00AD50FC" w:rsidRDefault="00AD50FC">
      <w:pPr>
        <w:rPr>
          <w:lang w:val="uk-UA"/>
        </w:rPr>
      </w:pPr>
    </w:p>
    <w:p w:rsidR="00AD50FC" w:rsidRDefault="00AD50FC">
      <w:r>
        <w:rPr>
          <w:lang w:val="uk-UA"/>
        </w:rPr>
        <w:t>Секретар сесії                                                                  О.М. Римська</w:t>
      </w:r>
    </w:p>
    <w:p w:rsidR="00AD50FC" w:rsidRDefault="00AD50FC">
      <w:pPr>
        <w:spacing w:after="200" w:line="276" w:lineRule="auto"/>
      </w:pPr>
    </w:p>
    <w:sectPr w:rsidR="00AD50FC" w:rsidSect="00484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046CC"/>
    <w:multiLevelType w:val="hybridMultilevel"/>
    <w:tmpl w:val="B22EFF00"/>
    <w:lvl w:ilvl="0" w:tplc="B66CFE1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74DB"/>
    <w:rsid w:val="0003293F"/>
    <w:rsid w:val="00120BF1"/>
    <w:rsid w:val="004074DB"/>
    <w:rsid w:val="00454F19"/>
    <w:rsid w:val="00484DE5"/>
    <w:rsid w:val="0061345D"/>
    <w:rsid w:val="006D0086"/>
    <w:rsid w:val="00A968A6"/>
    <w:rsid w:val="00AD50FC"/>
    <w:rsid w:val="00DC5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DE5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484DE5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484DE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1">
    <w:name w:val="f1"/>
    <w:basedOn w:val="Normal"/>
    <w:uiPriority w:val="99"/>
    <w:semiHidden/>
    <w:rsid w:val="00484DE5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Normal"/>
    <w:uiPriority w:val="99"/>
    <w:semiHidden/>
    <w:rsid w:val="00484DE5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Normal"/>
    <w:uiPriority w:val="99"/>
    <w:semiHidden/>
    <w:rsid w:val="00484DE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306</Words>
  <Characters>1746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Server-Vibor900</dc:creator>
  <cp:keywords/>
  <dc:description/>
  <cp:lastModifiedBy>Admin</cp:lastModifiedBy>
  <cp:revision>5</cp:revision>
  <cp:lastPrinted>2019-02-27T09:53:00Z</cp:lastPrinted>
  <dcterms:created xsi:type="dcterms:W3CDTF">2019-02-27T09:20:00Z</dcterms:created>
  <dcterms:modified xsi:type="dcterms:W3CDTF">2019-02-27T09:53:00Z</dcterms:modified>
</cp:coreProperties>
</file>