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505"/>
      </w:tblGrid>
      <w:tr w:rsidR="00AD677C" w:rsidRPr="00B174AA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 w:rsidRPr="00B174AA"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>46 сесія   7 скликання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B174A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№ 1 від 27.02.2019 10:29:17 </w:t>
            </w:r>
          </w:p>
          <w:p w:rsidR="00AD677C" w:rsidRPr="00B174AA" w:rsidRDefault="00AD677C">
            <w:pPr>
              <w:pStyle w:val="NormalWeb"/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  <w:r w:rsidRPr="00B174AA">
              <w:rPr>
                <w:lang w:val="uk-UA"/>
              </w:rPr>
              <w:t>За кількісний склад лічильної  комісії з таємного голосування</w:t>
            </w:r>
            <w:r>
              <w:rPr>
                <w:lang w:val="uk-UA"/>
              </w:rPr>
              <w:t xml:space="preserve"> – 5 осіб</w:t>
            </w:r>
          </w:p>
          <w:p w:rsidR="00AD677C" w:rsidRPr="00B174AA" w:rsidRDefault="00AD677C">
            <w:pPr>
              <w:pStyle w:val="NormalWeb"/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дострокове припинення повноважень міського голови міста Білгород-Дністровського Гінак А.Ф. </w:t>
            </w:r>
          </w:p>
          <w:p w:rsidR="00AD677C" w:rsidRPr="00B174AA" w:rsidRDefault="00AD677C">
            <w:pPr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- 27 Проти - 0 Утрималися - 0 Не голосували - 8 Всього - 35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B174A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:rsidR="00AD677C" w:rsidRDefault="00AD677C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3393"/>
        <w:gridCol w:w="1384"/>
        <w:gridCol w:w="3389"/>
        <w:gridCol w:w="1384"/>
      </w:tblGrid>
      <w:tr w:rsidR="00AD677C" w:rsidRPr="00B174A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- 6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- 1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Гінак А.Ф.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Кімінчіджі Д.С.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Красовський В.Б.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Опозиційний блок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- 9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- 1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Завгороднюк Н.Г.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Криштопов А.І.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Садовський В.Є.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AD677C" w:rsidRPr="00B174AA" w:rsidRDefault="00AD677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:rsidR="00AD677C" w:rsidRPr="00B174AA" w:rsidRDefault="00AD677C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Солідарність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Вихристюк І.А.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Римський В.П.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AD677C" w:rsidRPr="00B174AA" w:rsidRDefault="00AD677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:rsidR="00AD677C" w:rsidRPr="00B174AA" w:rsidRDefault="00AD677C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Ганчурін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Крупп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Вiдродження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Биковський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Єрошенко О.Б.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Манітенко О.К.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AD677C" w:rsidRPr="00B174AA" w:rsidRDefault="00AD677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:rsidR="00AD677C" w:rsidRPr="00B174AA" w:rsidRDefault="00AD677C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Галат І.В.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Кірсей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Леонтьєв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AD677C" w:rsidRPr="00B174AA" w:rsidRDefault="00AD677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:rsidR="00AD677C" w:rsidRPr="00B174AA" w:rsidRDefault="00AD677C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B174AA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AD677C" w:rsidRPr="00B174AA" w:rsidRDefault="00AD677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:rsidR="00AD677C" w:rsidRPr="00B174AA" w:rsidRDefault="00AD677C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AD677C" w:rsidRPr="00B174A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677C" w:rsidRPr="00B174AA" w:rsidRDefault="00AD677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B174AA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AD677C" w:rsidRDefault="00AD677C">
      <w:pPr>
        <w:rPr>
          <w:lang w:val="uk-UA"/>
        </w:rPr>
      </w:pPr>
    </w:p>
    <w:p w:rsidR="00AD677C" w:rsidRDefault="00AD677C">
      <w:pPr>
        <w:rPr>
          <w:lang w:val="uk-UA"/>
        </w:rPr>
      </w:pPr>
      <w:r>
        <w:rPr>
          <w:lang w:val="uk-UA"/>
        </w:rPr>
        <w:t>Адміністратор системи                                                  М.М. Мельников</w:t>
      </w:r>
    </w:p>
    <w:p w:rsidR="00AD677C" w:rsidRDefault="00AD677C">
      <w:pPr>
        <w:rPr>
          <w:lang w:val="uk-UA"/>
        </w:rPr>
      </w:pPr>
    </w:p>
    <w:p w:rsidR="00AD677C" w:rsidRDefault="00AD677C">
      <w:pPr>
        <w:rPr>
          <w:lang w:val="uk-UA"/>
        </w:rPr>
      </w:pPr>
    </w:p>
    <w:p w:rsidR="00AD677C" w:rsidRDefault="00AD677C">
      <w:r>
        <w:rPr>
          <w:lang w:val="uk-UA"/>
        </w:rPr>
        <w:t>Секретар сесії                                                                  О.М. Римська</w:t>
      </w:r>
    </w:p>
    <w:p w:rsidR="00AD677C" w:rsidRDefault="00AD677C">
      <w:pPr>
        <w:spacing w:after="200" w:line="276" w:lineRule="auto"/>
      </w:pPr>
    </w:p>
    <w:sectPr w:rsidR="00AD677C" w:rsidSect="00074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68CD"/>
    <w:rsid w:val="00074336"/>
    <w:rsid w:val="001868CD"/>
    <w:rsid w:val="00192689"/>
    <w:rsid w:val="0025597E"/>
    <w:rsid w:val="00551091"/>
    <w:rsid w:val="009A38FA"/>
    <w:rsid w:val="00AB2763"/>
    <w:rsid w:val="00AD677C"/>
    <w:rsid w:val="00B174AA"/>
    <w:rsid w:val="00D12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336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074336"/>
    <w:pPr>
      <w:spacing w:before="100" w:beforeAutospacing="1" w:after="100" w:afterAutospacing="1"/>
    </w:pPr>
  </w:style>
  <w:style w:type="paragraph" w:customStyle="1" w:styleId="f1">
    <w:name w:val="f1"/>
    <w:basedOn w:val="Normal"/>
    <w:uiPriority w:val="99"/>
    <w:semiHidden/>
    <w:rsid w:val="00074336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Normal"/>
    <w:uiPriority w:val="99"/>
    <w:semiHidden/>
    <w:rsid w:val="00074336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Normal"/>
    <w:uiPriority w:val="99"/>
    <w:semiHidden/>
    <w:rsid w:val="0007433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300</Words>
  <Characters>1716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Server-Vibor900</dc:creator>
  <cp:keywords/>
  <dc:description/>
  <cp:lastModifiedBy>Admin</cp:lastModifiedBy>
  <cp:revision>4</cp:revision>
  <cp:lastPrinted>2019-02-27T09:51:00Z</cp:lastPrinted>
  <dcterms:created xsi:type="dcterms:W3CDTF">2019-02-27T09:20:00Z</dcterms:created>
  <dcterms:modified xsi:type="dcterms:W3CDTF">2019-02-27T09:51:00Z</dcterms:modified>
</cp:coreProperties>
</file>