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505"/>
      </w:tblGrid>
      <w:tr w:rsidR="002F12E7" w:rsidRPr="00BE4AC1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 w:rsidRPr="00BE4AC1"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>46 сесія   7 скликання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№ 0 від 27.02.2019 10:19:22 </w:t>
            </w:r>
          </w:p>
          <w:p w:rsidR="002F12E7" w:rsidRPr="00BE4AC1" w:rsidRDefault="002F12E7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  <w:r w:rsidRPr="00BE4AC1">
              <w:rPr>
                <w:lang w:val="uk-UA"/>
              </w:rPr>
              <w:t>За порядок денний - в цілому</w:t>
            </w:r>
          </w:p>
          <w:p w:rsidR="002F12E7" w:rsidRPr="00BE4AC1" w:rsidRDefault="002F12E7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:rsidR="002F12E7" w:rsidRPr="00BE4AC1" w:rsidRDefault="002F12E7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- 29 Проти - 0 Утрималися - 0 Не голосували - 6 Всього - 35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:rsidR="002F12E7" w:rsidRDefault="002F12E7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470"/>
        <w:gridCol w:w="2345"/>
        <w:gridCol w:w="2390"/>
        <w:gridCol w:w="2345"/>
      </w:tblGrid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- 6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Гінак А.Ф.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Кімінчіджі Д.С.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Красовський В.Б.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Опозиційний блок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- 9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- 1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Завгороднюк Н.Г.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Криштопов А.І.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Садовський В.Є.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Солідарність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Вихристюк І.А.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Римський В.П.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Ганчурін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Крупп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Вiдродження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Биковський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Єрошенко О.Б.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Манітенко О.К.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Галат І.В.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Кірсей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Леонтьєв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BE4AC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2F12E7" w:rsidRPr="00BE4AC1" w:rsidRDefault="002F12E7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2F12E7" w:rsidRPr="00BE4AC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2F12E7" w:rsidRPr="00BE4AC1" w:rsidRDefault="002F12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E4AC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2F12E7" w:rsidRDefault="002F12E7">
      <w:pPr>
        <w:rPr>
          <w:lang w:val="uk-UA"/>
        </w:rPr>
      </w:pPr>
      <w:r>
        <w:rPr>
          <w:lang w:val="uk-UA"/>
        </w:rPr>
        <w:t>Адміністратор системи                                                  М.М. Мельников</w:t>
      </w:r>
    </w:p>
    <w:p w:rsidR="002F12E7" w:rsidRDefault="002F12E7">
      <w:pPr>
        <w:rPr>
          <w:lang w:val="uk-UA"/>
        </w:rPr>
      </w:pPr>
    </w:p>
    <w:p w:rsidR="002F12E7" w:rsidRDefault="002F12E7">
      <w:pPr>
        <w:rPr>
          <w:lang w:val="uk-UA"/>
        </w:rPr>
      </w:pPr>
    </w:p>
    <w:p w:rsidR="002F12E7" w:rsidRDefault="002F12E7" w:rsidP="008C2555">
      <w:r>
        <w:rPr>
          <w:lang w:val="uk-UA"/>
        </w:rPr>
        <w:t>Секретар сесії                                                                  О.М. Римська</w:t>
      </w:r>
    </w:p>
    <w:sectPr w:rsidR="002F12E7" w:rsidSect="0016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3CB"/>
    <w:rsid w:val="001675FC"/>
    <w:rsid w:val="002F12E7"/>
    <w:rsid w:val="008863CB"/>
    <w:rsid w:val="008C2555"/>
    <w:rsid w:val="00BE4AC1"/>
    <w:rsid w:val="00C71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5FC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675FC"/>
    <w:pPr>
      <w:spacing w:before="100" w:beforeAutospacing="1" w:after="100" w:afterAutospacing="1"/>
    </w:pPr>
  </w:style>
  <w:style w:type="paragraph" w:customStyle="1" w:styleId="f1">
    <w:name w:val="f1"/>
    <w:basedOn w:val="Normal"/>
    <w:uiPriority w:val="99"/>
    <w:semiHidden/>
    <w:rsid w:val="001675FC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Normal"/>
    <w:uiPriority w:val="99"/>
    <w:semiHidden/>
    <w:rsid w:val="001675FC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Normal"/>
    <w:uiPriority w:val="99"/>
    <w:semiHidden/>
    <w:rsid w:val="001675F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Server-Vibor900</dc:creator>
  <cp:keywords/>
  <dc:description/>
  <cp:lastModifiedBy>Admin</cp:lastModifiedBy>
  <cp:revision>3</cp:revision>
  <dcterms:created xsi:type="dcterms:W3CDTF">2019-02-27T09:18:00Z</dcterms:created>
  <dcterms:modified xsi:type="dcterms:W3CDTF">2019-02-27T09:48:00Z</dcterms:modified>
</cp:coreProperties>
</file>