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C673C1" w:rsidRPr="001239BC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1239BC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№ 0 від 27.02.2019 10:18:45 </w:t>
            </w:r>
          </w:p>
          <w:p w:rsidR="00C673C1" w:rsidRPr="001239BC" w:rsidRDefault="00C673C1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  <w:r w:rsidRPr="001239BC">
              <w:rPr>
                <w:lang w:val="uk-UA"/>
              </w:rPr>
              <w:t>За порядок денний – за основу</w:t>
            </w:r>
          </w:p>
          <w:p w:rsidR="00C673C1" w:rsidRPr="001239BC" w:rsidRDefault="00C673C1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:rsidR="00C673C1" w:rsidRPr="001239BC" w:rsidRDefault="00C673C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Проти - 0 Утрималися - 0 Не голосували - 6 Всього - 35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C673C1" w:rsidRDefault="00C673C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70"/>
        <w:gridCol w:w="2345"/>
        <w:gridCol w:w="2390"/>
        <w:gridCol w:w="2345"/>
      </w:tblGrid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- 2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1239BC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C673C1" w:rsidRPr="001239BC" w:rsidRDefault="00C673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73C1" w:rsidRPr="001239BC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C673C1" w:rsidRPr="001239BC" w:rsidRDefault="00C673C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39B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673C1" w:rsidRDefault="00C673C1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C673C1" w:rsidRDefault="00C673C1">
      <w:pPr>
        <w:rPr>
          <w:lang w:val="uk-UA"/>
        </w:rPr>
      </w:pPr>
    </w:p>
    <w:p w:rsidR="00C673C1" w:rsidRDefault="00C673C1">
      <w:pPr>
        <w:rPr>
          <w:lang w:val="uk-UA"/>
        </w:rPr>
      </w:pPr>
    </w:p>
    <w:p w:rsidR="00C673C1" w:rsidRDefault="00C673C1" w:rsidP="00107690">
      <w:r>
        <w:rPr>
          <w:lang w:val="uk-UA"/>
        </w:rPr>
        <w:t>Секретар сесії                                                                  О.М. Римська</w:t>
      </w:r>
    </w:p>
    <w:sectPr w:rsidR="00C673C1" w:rsidSect="00970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6D2"/>
    <w:rsid w:val="00107690"/>
    <w:rsid w:val="001239BC"/>
    <w:rsid w:val="008826D2"/>
    <w:rsid w:val="00970477"/>
    <w:rsid w:val="00C673C1"/>
    <w:rsid w:val="00DE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47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70477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970477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970477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97047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3</cp:revision>
  <dcterms:created xsi:type="dcterms:W3CDTF">2019-02-27T09:17:00Z</dcterms:created>
  <dcterms:modified xsi:type="dcterms:W3CDTF">2019-02-27T09:47:00Z</dcterms:modified>
</cp:coreProperties>
</file>