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20:51:21 </w:t>
            </w:r>
          </w:p>
          <w:p w:rsidR="00000000" w:rsidRDefault="0092285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92285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передавального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акта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балансових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рахунків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матеріальних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цінностей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активів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багатопрофільна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лікарня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:rsidR="00000000" w:rsidRDefault="0092285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92285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2285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92285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92285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92285E">
      <w:pPr>
        <w:rPr>
          <w:lang w:val="uk-UA"/>
        </w:rPr>
      </w:pPr>
    </w:p>
    <w:p w:rsidR="00000000" w:rsidRDefault="0092285E">
      <w:r>
        <w:rPr>
          <w:lang w:val="uk-UA"/>
        </w:rPr>
        <w:t xml:space="preserve">Секретар сесії          </w:t>
      </w:r>
      <w:r>
        <w:rPr>
          <w:lang w:val="uk-UA"/>
        </w:rPr>
        <w:t xml:space="preserve">                                          В.Є. Садовський</w:t>
      </w:r>
    </w:p>
    <w:p w:rsidR="0092285E" w:rsidRDefault="0092285E">
      <w:pPr>
        <w:spacing w:after="200" w:line="276" w:lineRule="auto"/>
      </w:pPr>
    </w:p>
    <w:sectPr w:rsidR="00922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355723"/>
    <w:rsid w:val="00355723"/>
    <w:rsid w:val="0092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