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21:12:50 </w:t>
            </w:r>
          </w:p>
          <w:p w:rsidR="00000000" w:rsidRPr="00A03F8B" w:rsidRDefault="00A06E2D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A03F8B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голосування N 2 </w:t>
            </w:r>
            <w:r w:rsidR="00A03F8B" w:rsidRPr="00A03F8B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виправити технічну помилку - замість Тетяни читати Світлани.</w:t>
            </w:r>
          </w:p>
          <w:p w:rsidR="00000000" w:rsidRPr="00A03F8B" w:rsidRDefault="00A06E2D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A03F8B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Про надання дозволу гр. </w:t>
            </w:r>
            <w:proofErr w:type="spellStart"/>
            <w:r w:rsidRPr="00A03F8B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Красовській</w:t>
            </w:r>
            <w:proofErr w:type="spellEnd"/>
            <w:r w:rsidRPr="00A03F8B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С.П. на розроблення </w:t>
            </w:r>
          </w:p>
          <w:p w:rsidR="00000000" w:rsidRDefault="00A06E2D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03F8B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За - 19 Проти - 0 Утрималися - 0 Не </w:t>
            </w:r>
            <w:r w:rsidRPr="00A03F8B">
              <w:rPr>
                <w:rFonts w:ascii="Courier New" w:hAnsi="Courier New" w:cs="Courier New"/>
                <w:sz w:val="22"/>
                <w:szCs w:val="22"/>
                <w:lang w:val="uk-UA"/>
              </w:rPr>
              <w:t>голосували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000000" w:rsidRDefault="00A06E2D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A06E2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A06E2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A06E2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A06E2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A06E2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A06E2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A06E2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A06E2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A06E2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A06E2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06E2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000000" w:rsidRDefault="00A06E2D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000000" w:rsidRDefault="00A06E2D">
      <w:pPr>
        <w:rPr>
          <w:lang w:val="uk-UA"/>
        </w:rPr>
      </w:pPr>
    </w:p>
    <w:p w:rsidR="00000000" w:rsidRDefault="00A06E2D">
      <w:r>
        <w:rPr>
          <w:lang w:val="uk-UA"/>
        </w:rPr>
        <w:t>Секретар сесії                                                    В.Є. Садовський</w:t>
      </w:r>
    </w:p>
    <w:p w:rsidR="00A06E2D" w:rsidRDefault="00A06E2D">
      <w:pPr>
        <w:spacing w:after="200" w:line="276" w:lineRule="auto"/>
      </w:pPr>
    </w:p>
    <w:sectPr w:rsidR="00A06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attachedTemplate r:id="rId1"/>
  <w:defaultTabStop w:val="708"/>
  <w:noPunctuationKerning/>
  <w:characterSpacingControl w:val="doNotCompress"/>
  <w:compat>
    <w:useFELayout/>
  </w:compat>
  <w:rsids>
    <w:rsidRoot w:val="00A03F8B"/>
    <w:rsid w:val="0031159E"/>
    <w:rsid w:val="00A03F8B"/>
    <w:rsid w:val="00A06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301</Words>
  <Characters>1720</Characters>
  <Application>Microsoft Office Word</Application>
  <DocSecurity>0</DocSecurity>
  <Lines>14</Lines>
  <Paragraphs>4</Paragraphs>
  <ScaleCrop>false</ScaleCrop>
  <Company/>
  <LinksUpToDate>false</LinksUpToDate>
  <CharactersWithSpaces>2017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2</cp:revision>
  <cp:lastPrinted>2018-12-22T11:18:00Z</cp:lastPrinted>
  <dcterms:created xsi:type="dcterms:W3CDTF">2018-12-22T11:18:00Z</dcterms:created>
  <dcterms:modified xsi:type="dcterms:W3CDTF">2018-12-22T11:18:00Z</dcterms:modified>
</cp:coreProperties>
</file>