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21:12:06 </w:t>
            </w:r>
          </w:p>
          <w:p w:rsidR="00000000" w:rsidRDefault="00C83D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поправки</w:t>
            </w:r>
          </w:p>
          <w:p w:rsidR="00000000" w:rsidRDefault="00C83D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Статуту комунального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некомерційного підприємства Білгород – Дністровський «Центр первинної медико-санітарної допомоги» Білгород – Дністровської міської ради, затвердженого рішенням Білгород – Дністровської міської ради від 15.05.2018 р. № 560-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000000" w:rsidRDefault="00C83D8A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C83D8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83D8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83D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C83D8A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C83D8A">
      <w:pPr>
        <w:rPr>
          <w:lang w:val="uk-UA"/>
        </w:rPr>
      </w:pPr>
    </w:p>
    <w:p w:rsidR="00000000" w:rsidRDefault="00C83D8A">
      <w:r>
        <w:rPr>
          <w:lang w:val="uk-UA"/>
        </w:rPr>
        <w:t>Секретар сесії                                                    В.Є. Садовський</w:t>
      </w:r>
    </w:p>
    <w:p w:rsidR="00C83D8A" w:rsidRDefault="00C83D8A">
      <w:pPr>
        <w:spacing w:after="200" w:line="276" w:lineRule="auto"/>
      </w:pPr>
    </w:p>
    <w:sectPr w:rsidR="00C8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E01604"/>
    <w:rsid w:val="00C83D8A"/>
    <w:rsid w:val="00E0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2018-12-22T08:33:00Z</dcterms:created>
  <dcterms:modified xsi:type="dcterms:W3CDTF">2018-12-22T08:33:00Z</dcterms:modified>
</cp:coreProperties>
</file>