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21:08:31 </w:t>
            </w:r>
          </w:p>
          <w:p w:rsidR="00000000" w:rsidRDefault="00B567B9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:rsidR="00000000" w:rsidRDefault="00B567B9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Статуту комунального некомерційного підприємства Білгород – Дністровський «Центр первинної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медико-санітарної допомоги» Білгород – Дністровської міської ради, затвердженого рішенням Білгород – Дністровської міської ради від 15.05.2018 р. № 560-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VII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</w:t>
            </w:r>
          </w:p>
          <w:p w:rsidR="00000000" w:rsidRDefault="00B567B9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За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000000" w:rsidRDefault="00B567B9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B567B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B567B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B567B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B567B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B567B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B567B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B567B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B567B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B567B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B567B9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B567B9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000000" w:rsidRDefault="00B567B9">
      <w:pPr>
        <w:rPr>
          <w:lang w:val="uk-UA"/>
        </w:rPr>
      </w:pPr>
      <w:r>
        <w:rPr>
          <w:lang w:val="uk-UA"/>
        </w:rPr>
        <w:t xml:space="preserve">Адміністратор системи         </w:t>
      </w:r>
      <w:r>
        <w:rPr>
          <w:lang w:val="uk-UA"/>
        </w:rPr>
        <w:t xml:space="preserve">                          М.М. Мельников</w:t>
      </w:r>
    </w:p>
    <w:p w:rsidR="00000000" w:rsidRDefault="00B567B9">
      <w:pPr>
        <w:rPr>
          <w:lang w:val="uk-UA"/>
        </w:rPr>
      </w:pPr>
    </w:p>
    <w:p w:rsidR="00000000" w:rsidRDefault="00B567B9">
      <w:r>
        <w:rPr>
          <w:lang w:val="uk-UA"/>
        </w:rPr>
        <w:t>Секретар сесії                                                    В.Є. Садовський</w:t>
      </w:r>
    </w:p>
    <w:p w:rsidR="00B567B9" w:rsidRDefault="00B567B9">
      <w:pPr>
        <w:spacing w:after="200" w:line="276" w:lineRule="auto"/>
      </w:pPr>
    </w:p>
    <w:sectPr w:rsidR="00B567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attachedTemplate r:id="rId1"/>
  <w:defaultTabStop w:val="708"/>
  <w:noPunctuationKerning/>
  <w:characterSpacingControl w:val="doNotCompress"/>
  <w:compat>
    <w:useFELayout/>
  </w:compat>
  <w:rsids>
    <w:rsidRoot w:val="00CB5B5E"/>
    <w:rsid w:val="00B567B9"/>
    <w:rsid w:val="00CB5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322</Words>
  <Characters>1839</Characters>
  <Application>Microsoft Office Word</Application>
  <DocSecurity>0</DocSecurity>
  <Lines>15</Lines>
  <Paragraphs>4</Paragraphs>
  <ScaleCrop>false</ScaleCrop>
  <Company/>
  <LinksUpToDate>false</LinksUpToDate>
  <CharactersWithSpaces>2157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2</cp:revision>
  <dcterms:created xsi:type="dcterms:W3CDTF">2018-12-22T08:33:00Z</dcterms:created>
  <dcterms:modified xsi:type="dcterms:W3CDTF">2018-12-22T08:33:00Z</dcterms:modified>
</cp:coreProperties>
</file>