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43 сесія   7 скликання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№ 0 від 21.12.2018 11:11:13 </w:t>
            </w:r>
          </w:p>
          <w:p w:rsidR="00000000" w:rsidRDefault="0042244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Поіменне голосування N 6 пропозиція міського голови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Гінак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А.Ф. поставити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переголосування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пропозицію включення до порядку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денного питання "Про внесення змін до Статуту комунального некомерційного підприємства Білгород – Дністровський «Центр первинної медико-санітарної допомоги» Білгород – Дністровської міської ради, затвердженого рішенням Білгород – Дністровської міської ради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від 15.05.2018 р. № 560-VII"</w:t>
            </w:r>
          </w:p>
          <w:p w:rsidR="00000000" w:rsidRDefault="00422445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Організаційні питання </w:t>
            </w:r>
          </w:p>
          <w:p w:rsidR="00000000" w:rsidRDefault="00422445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  <w:t xml:space="preserve">За - 16 Проти - 0 Утрималися - 0 Не голосували - 19 Всього - 35 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Рішення Не прийнято </w:t>
            </w:r>
          </w:p>
        </w:tc>
      </w:tr>
    </w:tbl>
    <w:p w:rsidR="00000000" w:rsidRDefault="00422445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422445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422445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422445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422445">
      <w:pPr>
        <w:rPr>
          <w:lang w:val="uk-UA"/>
        </w:rPr>
      </w:pPr>
    </w:p>
    <w:p w:rsidR="00000000" w:rsidRDefault="00422445">
      <w:r>
        <w:rPr>
          <w:lang w:val="uk-UA"/>
        </w:rPr>
        <w:t xml:space="preserve">Секретар сесії                              </w:t>
      </w:r>
      <w:r>
        <w:rPr>
          <w:lang w:val="uk-UA"/>
        </w:rPr>
        <w:t xml:space="preserve">                      О.М. Римська</w:t>
      </w:r>
    </w:p>
    <w:p w:rsidR="00422445" w:rsidRDefault="00422445">
      <w:pPr>
        <w:spacing w:after="200" w:line="276" w:lineRule="auto"/>
      </w:pPr>
    </w:p>
    <w:sectPr w:rsidR="00422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FB7F69"/>
    <w:rsid w:val="00422445"/>
    <w:rsid w:val="00FB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2018-12-22T08:17:00Z</dcterms:created>
  <dcterms:modified xsi:type="dcterms:W3CDTF">2018-12-22T08:17:00Z</dcterms:modified>
</cp:coreProperties>
</file>