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11:08:22 </w:t>
            </w:r>
          </w:p>
          <w:p w:rsidR="00000000" w:rsidRDefault="00AF4091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5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депутат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Кандратюк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Л.І. повторна пропозиція включити додатково до порядку денного питання "Про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Статуту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некомерційного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«Центр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первинної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медико-санітарної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допомоги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15.05.2018 р. № 560-VII"</w:t>
            </w:r>
          </w:p>
          <w:p w:rsidR="00000000" w:rsidRDefault="00AF4091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AF4091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AF4091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AF4091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F4091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AF4091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F4091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AF4091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F4091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AF4091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F4091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AF4091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AF4091">
            <w:pPr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AF409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AF4091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AF4091">
      <w:pPr>
        <w:rPr>
          <w:lang w:val="uk-UA"/>
        </w:rPr>
      </w:pPr>
    </w:p>
    <w:p w:rsidR="00000000" w:rsidRDefault="00AF4091">
      <w:r>
        <w:rPr>
          <w:lang w:val="uk-UA"/>
        </w:rPr>
        <w:t xml:space="preserve">Секретар сесії                                                    </w:t>
      </w:r>
      <w:r>
        <w:rPr>
          <w:lang w:val="uk-UA"/>
        </w:rPr>
        <w:t>О.М. Римська</w:t>
      </w:r>
    </w:p>
    <w:p w:rsidR="00AF4091" w:rsidRDefault="00AF4091">
      <w:pPr>
        <w:spacing w:after="200" w:line="276" w:lineRule="auto"/>
      </w:pPr>
    </w:p>
    <w:sectPr w:rsidR="00AF4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C3781F"/>
    <w:rsid w:val="00AF4091"/>
    <w:rsid w:val="00C37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2018-12-22T08:17:00Z</dcterms:created>
  <dcterms:modified xsi:type="dcterms:W3CDTF">2018-12-22T08:17:00Z</dcterms:modified>
</cp:coreProperties>
</file>