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05"/>
      </w:tblGrid>
      <w:tr w:rsidR="00000000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11:03:51 </w:t>
            </w:r>
          </w:p>
          <w:p w:rsidR="00000000" w:rsidRDefault="009035EE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обрання секретарем сесії депутата Римську О.М.</w:t>
            </w:r>
          </w:p>
          <w:p w:rsidR="00000000" w:rsidRDefault="009035EE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000000" w:rsidRDefault="009035EE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000000" w:rsidRDefault="009035EE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3"/>
        <w:gridCol w:w="1384"/>
        <w:gridCol w:w="3389"/>
        <w:gridCol w:w="1384"/>
      </w:tblGrid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- 8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9035E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9035E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9035E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9035E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9035E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9035E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9035E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9035E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9035E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9035E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:rsidR="00000000" w:rsidRDefault="009035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000000" w:rsidRDefault="009035EE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000000" w:rsidRDefault="009035EE">
      <w:pPr>
        <w:rPr>
          <w:lang w:val="uk-UA"/>
        </w:rPr>
      </w:pPr>
    </w:p>
    <w:p w:rsidR="00000000" w:rsidRDefault="009035EE">
      <w:r>
        <w:rPr>
          <w:lang w:val="uk-UA"/>
        </w:rPr>
        <w:t>Секретар сесії                                                    О.М. Римська</w:t>
      </w:r>
    </w:p>
    <w:p w:rsidR="009035EE" w:rsidRDefault="009035EE">
      <w:pPr>
        <w:spacing w:after="200" w:line="276" w:lineRule="auto"/>
      </w:pPr>
    </w:p>
    <w:sectPr w:rsidR="009035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attachedTemplate r:id="rId1"/>
  <w:defaultTabStop w:val="708"/>
  <w:noPunctuationKerning/>
  <w:characterSpacingControl w:val="doNotCompress"/>
  <w:compat>
    <w:useFELayout/>
  </w:compat>
  <w:rsids>
    <w:rsidRoot w:val="003F3D6B"/>
    <w:rsid w:val="003F3D6B"/>
    <w:rsid w:val="00903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295</Words>
  <Characters>1687</Characters>
  <Application>Microsoft Office Word</Application>
  <DocSecurity>0</DocSecurity>
  <Lines>14</Lines>
  <Paragraphs>3</Paragraphs>
  <ScaleCrop>false</ScaleCrop>
  <Company/>
  <LinksUpToDate>false</LinksUpToDate>
  <CharactersWithSpaces>1979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2</cp:revision>
  <dcterms:created xsi:type="dcterms:W3CDTF">2018-12-22T08:16:00Z</dcterms:created>
  <dcterms:modified xsi:type="dcterms:W3CDTF">2018-12-22T08:16:00Z</dcterms:modified>
</cp:coreProperties>
</file>